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9A" w:rsidRPr="001F6A93" w:rsidRDefault="00884B9A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884B9A" w:rsidRPr="00D12D05" w:rsidRDefault="00884B9A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8</w:t>
      </w:r>
    </w:p>
    <w:p w:rsidR="00884B9A" w:rsidRPr="00D12D05" w:rsidRDefault="00884B9A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884B9A" w:rsidRPr="00D12D05" w:rsidRDefault="00884B9A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13.11.2020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355</w:t>
      </w:r>
    </w:p>
    <w:p w:rsidR="00884B9A" w:rsidRDefault="00884B9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4B9A" w:rsidRPr="005A7E93" w:rsidRDefault="00884B9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A7E93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 xml:space="preserve"> 10</w:t>
      </w:r>
    </w:p>
    <w:p w:rsidR="00884B9A" w:rsidRPr="005A7E93" w:rsidRDefault="00884B9A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84B9A" w:rsidRPr="005A7E93" w:rsidRDefault="00884B9A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</w:t>
      </w:r>
      <w:r w:rsidRPr="005A7E93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9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285</w:t>
      </w:r>
    </w:p>
    <w:p w:rsidR="00884B9A" w:rsidRPr="005A7E93" w:rsidRDefault="00884B9A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4B9A" w:rsidRPr="005A7E93" w:rsidRDefault="00884B9A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>
        <w:rPr>
          <w:rFonts w:ascii="Times New Roman" w:hAnsi="Times New Roman"/>
          <w:sz w:val="28"/>
          <w:szCs w:val="28"/>
        </w:rPr>
        <w:t>1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2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884B9A" w:rsidRPr="001F6A93" w:rsidRDefault="00884B9A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884B9A" w:rsidRDefault="00884B9A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51"/>
        <w:gridCol w:w="433"/>
        <w:gridCol w:w="471"/>
        <w:gridCol w:w="1265"/>
        <w:gridCol w:w="1300"/>
      </w:tblGrid>
      <w:tr w:rsidR="00884B9A" w:rsidRPr="00C42B23" w:rsidTr="00C42B23">
        <w:trPr>
          <w:cantSplit/>
          <w:trHeight w:val="20"/>
          <w:tblHeader/>
        </w:trPr>
        <w:tc>
          <w:tcPr>
            <w:tcW w:w="3334" w:type="pct"/>
            <w:vMerge w:val="restart"/>
            <w:vAlign w:val="center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8" w:type="pct"/>
            <w:vMerge w:val="restart"/>
            <w:vAlign w:val="center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6" w:type="pct"/>
            <w:vMerge w:val="restart"/>
            <w:vAlign w:val="center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31" w:type="pct"/>
            <w:gridSpan w:val="2"/>
            <w:vAlign w:val="center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884B9A" w:rsidRPr="00C42B23" w:rsidTr="00C42B23">
        <w:trPr>
          <w:cantSplit/>
          <w:trHeight w:val="20"/>
          <w:tblHeader/>
        </w:trPr>
        <w:tc>
          <w:tcPr>
            <w:tcW w:w="3334" w:type="pct"/>
            <w:vMerge/>
            <w:vAlign w:val="center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8" w:type="pct"/>
            <w:vMerge/>
            <w:vAlign w:val="center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vAlign w:val="center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vAlign w:val="center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24" w:type="pct"/>
            <w:vAlign w:val="center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884B9A" w:rsidRPr="00C42B23" w:rsidTr="00C42B23">
        <w:trPr>
          <w:cantSplit/>
          <w:trHeight w:val="20"/>
          <w:tblHeader/>
        </w:trPr>
        <w:tc>
          <w:tcPr>
            <w:tcW w:w="3334" w:type="pct"/>
            <w:vAlign w:val="center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8" w:type="pct"/>
            <w:vAlign w:val="center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  <w:vAlign w:val="center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07" w:type="pct"/>
            <w:vAlign w:val="center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24" w:type="pct"/>
            <w:vAlign w:val="center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451 407,8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535 031,9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Функционирование высшего дол</w:t>
            </w:r>
            <w:bookmarkStart w:id="0" w:name="_GoBack"/>
            <w:bookmarkEnd w:id="0"/>
            <w:r w:rsidRPr="00C42B23">
              <w:rPr>
                <w:rFonts w:ascii="Times New Roman" w:hAnsi="Times New Roman"/>
                <w:sz w:val="20"/>
                <w:szCs w:val="20"/>
              </w:rPr>
              <w:t>жностного лица субъекта Российской Федерации и муниципального образования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5 264,6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16 757,0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128 018,2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51,8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37 459,4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37 459,4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263 398,8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346 980,9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5 473,1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5 473,1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32 519,9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33 664,7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5 577,5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23 310,9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23 310,9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2 199,0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2 577,3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243 929,3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229 774,4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2 787,2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21 729,5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50 873,2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71 463,6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64 863,6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9 807,2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85 677,3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79 713,7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626 724,9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224 123,2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66 351,8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74 003,1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443 869,1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27 689,2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76 098,7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76 925,6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40 405,3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45 505,3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1 820,6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1 700,6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867,0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833,6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1 927 435,0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1 927 493,2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614 799,4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1 044 317,8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1 043 934,7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122 866,4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122 902,1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116 303,5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29 553,5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29 553,5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155 077,2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155 766,2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149 570,2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6 177,3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6 196,0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83 082,7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85 458,3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6 045,0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4 745,1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4 745,1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58 906,8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61 313,5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13 354,7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117 521,7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117 654,5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86 265,4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25 563,9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309,3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5 515,9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26 948,2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26 965,6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17 847,3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9 118,3</w:t>
            </w:r>
          </w:p>
        </w:tc>
      </w:tr>
      <w:tr w:rsidR="00884B9A" w:rsidRPr="00C42B23" w:rsidTr="00C42B23">
        <w:trPr>
          <w:cantSplit/>
          <w:trHeight w:val="20"/>
        </w:trPr>
        <w:tc>
          <w:tcPr>
            <w:tcW w:w="3334" w:type="pct"/>
            <w:noWrap/>
          </w:tcPr>
          <w:p w:rsidR="00884B9A" w:rsidRPr="00C42B23" w:rsidRDefault="00884B9A" w:rsidP="00C42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8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" w:type="pct"/>
            <w:noWrap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3 674 995,6</w:t>
            </w:r>
          </w:p>
        </w:tc>
        <w:tc>
          <w:tcPr>
            <w:tcW w:w="624" w:type="pct"/>
            <w:vAlign w:val="bottom"/>
          </w:tcPr>
          <w:p w:rsidR="00884B9A" w:rsidRPr="00C42B23" w:rsidRDefault="00884B9A" w:rsidP="00C42B2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3 346 328,8</w:t>
            </w:r>
          </w:p>
        </w:tc>
      </w:tr>
    </w:tbl>
    <w:p w:rsidR="00884B9A" w:rsidRDefault="00884B9A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Прямоугольник 18" o:spid="_x0000_s1026" style="position:absolute;left:0;text-align:left;margin-left:508.7pt;margin-top:-19.25pt;width:28.5pt;height:2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" filled="f" stroked="f">
            <v:textbox>
              <w:txbxContent>
                <w:p w:rsidR="00884B9A" w:rsidRPr="00414AC5" w:rsidRDefault="00884B9A" w:rsidP="004A378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14AC5">
                    <w:rPr>
                      <w:rFonts w:ascii="Times New Roman" w:hAnsi="Times New Roman"/>
                      <w:sz w:val="28"/>
                      <w:szCs w:val="28"/>
                    </w:rPr>
                    <w:t>».</w:t>
                  </w:r>
                </w:p>
              </w:txbxContent>
            </v:textbox>
          </v:rect>
        </w:pict>
      </w:r>
    </w:p>
    <w:sectPr w:rsidR="00884B9A" w:rsidSect="00182E26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B9A" w:rsidRDefault="00884B9A" w:rsidP="00E619A7">
      <w:pPr>
        <w:spacing w:after="0" w:line="240" w:lineRule="auto"/>
      </w:pPr>
      <w:r>
        <w:separator/>
      </w:r>
    </w:p>
  </w:endnote>
  <w:endnote w:type="continuationSeparator" w:id="0">
    <w:p w:rsidR="00884B9A" w:rsidRDefault="00884B9A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B9A" w:rsidRDefault="00884B9A" w:rsidP="00E619A7">
      <w:pPr>
        <w:spacing w:after="0" w:line="240" w:lineRule="auto"/>
      </w:pPr>
      <w:r>
        <w:separator/>
      </w:r>
    </w:p>
  </w:footnote>
  <w:footnote w:type="continuationSeparator" w:id="0">
    <w:p w:rsidR="00884B9A" w:rsidRDefault="00884B9A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B9A" w:rsidRDefault="00884B9A" w:rsidP="00D0145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4B9A" w:rsidRDefault="00884B9A" w:rsidP="005A7E9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B9A" w:rsidRDefault="00884B9A" w:rsidP="00E9310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168</w:t>
    </w:r>
    <w:r>
      <w:rPr>
        <w:rStyle w:val="PageNumber"/>
      </w:rPr>
      <w:fldChar w:fldCharType="end"/>
    </w:r>
  </w:p>
  <w:p w:rsidR="00884B9A" w:rsidRDefault="00884B9A" w:rsidP="005A7E93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50699"/>
    <w:rsid w:val="00165E02"/>
    <w:rsid w:val="00166804"/>
    <w:rsid w:val="00182E26"/>
    <w:rsid w:val="00182F8A"/>
    <w:rsid w:val="001F4536"/>
    <w:rsid w:val="001F6A93"/>
    <w:rsid w:val="002233A9"/>
    <w:rsid w:val="00255EA7"/>
    <w:rsid w:val="00271792"/>
    <w:rsid w:val="0027332E"/>
    <w:rsid w:val="00297128"/>
    <w:rsid w:val="00297493"/>
    <w:rsid w:val="002B68CB"/>
    <w:rsid w:val="002E4C0E"/>
    <w:rsid w:val="003A7C40"/>
    <w:rsid w:val="00414AC5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84B9A"/>
    <w:rsid w:val="00895D7B"/>
    <w:rsid w:val="008E02FC"/>
    <w:rsid w:val="00907DF9"/>
    <w:rsid w:val="009340AA"/>
    <w:rsid w:val="00976F2D"/>
    <w:rsid w:val="009C4508"/>
    <w:rsid w:val="009C6023"/>
    <w:rsid w:val="00AB64A5"/>
    <w:rsid w:val="00AC0C27"/>
    <w:rsid w:val="00AC4448"/>
    <w:rsid w:val="00AD1820"/>
    <w:rsid w:val="00AD5E47"/>
    <w:rsid w:val="00AD6B82"/>
    <w:rsid w:val="00B42B0B"/>
    <w:rsid w:val="00B80476"/>
    <w:rsid w:val="00BA1285"/>
    <w:rsid w:val="00BE2134"/>
    <w:rsid w:val="00C42B23"/>
    <w:rsid w:val="00C53FA7"/>
    <w:rsid w:val="00C9431F"/>
    <w:rsid w:val="00D0145A"/>
    <w:rsid w:val="00D12D05"/>
    <w:rsid w:val="00D40128"/>
    <w:rsid w:val="00DE7BE3"/>
    <w:rsid w:val="00E04A97"/>
    <w:rsid w:val="00E16876"/>
    <w:rsid w:val="00E46AD3"/>
    <w:rsid w:val="00E619A7"/>
    <w:rsid w:val="00E9310E"/>
    <w:rsid w:val="00ED1A11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A27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PageNumber">
    <w:name w:val="page number"/>
    <w:basedOn w:val="DefaultParagraphFont"/>
    <w:uiPriority w:val="99"/>
    <w:rsid w:val="005A7E9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62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2</Pages>
  <Words>572</Words>
  <Characters>3267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51</cp:revision>
  <cp:lastPrinted>2020-10-23T05:44:00Z</cp:lastPrinted>
  <dcterms:created xsi:type="dcterms:W3CDTF">2017-11-10T11:55:00Z</dcterms:created>
  <dcterms:modified xsi:type="dcterms:W3CDTF">2020-11-23T05:58:00Z</dcterms:modified>
</cp:coreProperties>
</file>